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144" w:rsidRDefault="00341144" w:rsidP="00341144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Thomas PLUMBE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341144" w:rsidRDefault="00341144" w:rsidP="00341144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Foulsham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Husbandman.</w:t>
      </w:r>
    </w:p>
    <w:p w:rsidR="00341144" w:rsidRDefault="00341144" w:rsidP="00341144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341144" w:rsidRDefault="00341144" w:rsidP="00341144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341144" w:rsidRDefault="00341144" w:rsidP="00341144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341144" w:rsidRDefault="00341144" w:rsidP="00341144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41144" w:rsidRDefault="00341144" w:rsidP="00341144">
      <w:pPr>
        <w:rPr>
          <w:rFonts w:ascii="Times New Roman" w:hAnsi="Times New Roman" w:cs="Times New Roman"/>
        </w:rPr>
      </w:pPr>
    </w:p>
    <w:p w:rsidR="00341144" w:rsidRDefault="00341144" w:rsidP="00341144">
      <w:pPr>
        <w:rPr>
          <w:rFonts w:ascii="Times New Roman" w:hAnsi="Times New Roman" w:cs="Times New Roman"/>
        </w:rPr>
      </w:pPr>
    </w:p>
    <w:p w:rsidR="00341144" w:rsidRDefault="00341144" w:rsidP="00341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DA3F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144" w:rsidRDefault="00341144" w:rsidP="00E71FC3">
      <w:r>
        <w:separator/>
      </w:r>
    </w:p>
  </w:endnote>
  <w:endnote w:type="continuationSeparator" w:id="0">
    <w:p w:rsidR="00341144" w:rsidRDefault="003411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144" w:rsidRDefault="00341144" w:rsidP="00E71FC3">
      <w:r>
        <w:separator/>
      </w:r>
    </w:p>
  </w:footnote>
  <w:footnote w:type="continuationSeparator" w:id="0">
    <w:p w:rsidR="00341144" w:rsidRDefault="003411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144"/>
    <w:rsid w:val="001A7C09"/>
    <w:rsid w:val="003411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1AB867-ADA6-4419-87EC-B192945A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11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411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2017-03-29T16:23:00Z</dcterms:created>
  <dcterms:modified xsi:type="dcterms:W3CDTF">2017-03-29T16:24:00Z</dcterms:modified>
</cp:coreProperties>
</file>